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A1D81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88AC5B7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FCDE2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A06C2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collect the tenth in Salisbury.</w:t>
      </w:r>
    </w:p>
    <w:p w14:paraId="72820808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p.65)</w:t>
      </w:r>
    </w:p>
    <w:p w14:paraId="017B06A8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B164C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35574" w14:textId="77777777" w:rsidR="00D14A2E" w:rsidRDefault="00D14A2E" w:rsidP="00D14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2021</w:t>
      </w:r>
    </w:p>
    <w:p w14:paraId="390587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12E4" w14:textId="77777777" w:rsidR="00D14A2E" w:rsidRDefault="00D14A2E" w:rsidP="009139A6">
      <w:r>
        <w:separator/>
      </w:r>
    </w:p>
  </w:endnote>
  <w:endnote w:type="continuationSeparator" w:id="0">
    <w:p w14:paraId="79A0587E" w14:textId="77777777" w:rsidR="00D14A2E" w:rsidRDefault="00D14A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62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07C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91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7B644" w14:textId="77777777" w:rsidR="00D14A2E" w:rsidRDefault="00D14A2E" w:rsidP="009139A6">
      <w:r>
        <w:separator/>
      </w:r>
    </w:p>
  </w:footnote>
  <w:footnote w:type="continuationSeparator" w:id="0">
    <w:p w14:paraId="34EADE47" w14:textId="77777777" w:rsidR="00D14A2E" w:rsidRDefault="00D14A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996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4B5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73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A2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4A2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EED9F"/>
  <w15:chartTrackingRefBased/>
  <w15:docId w15:val="{E36A38BF-52F8-4E54-A242-81FF32D52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2021-09-10T20:27:00Z</dcterms:created>
  <dcterms:modified xsi:type="dcterms:W3CDTF">2021-09-10T20:27:00Z</dcterms:modified>
</cp:coreProperties>
</file>